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826C5" w14:textId="14A24529" w:rsidR="00561970" w:rsidRPr="00561970" w:rsidRDefault="00320FFC" w:rsidP="00561970">
      <w:pPr>
        <w:pStyle w:val="a3"/>
        <w:ind w:right="960"/>
        <w:rPr>
          <w:rFonts w:ascii="ＭＳ 明朝" w:hAnsi="ＭＳ 明朝"/>
        </w:rPr>
      </w:pPr>
      <w:r>
        <w:rPr>
          <w:rFonts w:ascii="ＭＳ 明朝" w:hAnsi="ＭＳ 明朝" w:hint="eastAsia"/>
        </w:rPr>
        <w:t>別記様式第5</w:t>
      </w:r>
      <w:r w:rsidR="004E3524">
        <w:rPr>
          <w:rFonts w:ascii="ＭＳ 明朝" w:hAnsi="ＭＳ 明朝" w:hint="eastAsia"/>
        </w:rPr>
        <w:t>号</w:t>
      </w:r>
      <w:r w:rsidR="007018AC">
        <w:rPr>
          <w:rFonts w:ascii="ＭＳ 明朝" w:hAnsi="ＭＳ 明朝" w:hint="eastAsia"/>
        </w:rPr>
        <w:t>（第</w:t>
      </w:r>
      <w:r w:rsidR="001F3624">
        <w:rPr>
          <w:rFonts w:ascii="ＭＳ 明朝" w:hAnsi="ＭＳ 明朝" w:hint="eastAsia"/>
        </w:rPr>
        <w:t>15</w:t>
      </w:r>
      <w:r w:rsidR="007018AC">
        <w:rPr>
          <w:rFonts w:ascii="ＭＳ 明朝" w:hAnsi="ＭＳ 明朝" w:hint="eastAsia"/>
        </w:rPr>
        <w:t>条関係）</w:t>
      </w:r>
    </w:p>
    <w:p w14:paraId="5EC4004C" w14:textId="77777777" w:rsidR="00B20887" w:rsidRDefault="000D5C08">
      <w:pPr>
        <w:pStyle w:val="a3"/>
        <w:jc w:val="right"/>
      </w:pPr>
      <w:r>
        <w:rPr>
          <w:rFonts w:ascii="ＭＳ 明朝" w:hAnsi="ＭＳ 明朝" w:hint="eastAsia"/>
        </w:rPr>
        <w:t>令和</w:t>
      </w:r>
      <w:r w:rsidR="00CA5789">
        <w:rPr>
          <w:rFonts w:ascii="ＭＳ 明朝" w:hAnsi="ＭＳ 明朝" w:hint="eastAsia"/>
        </w:rPr>
        <w:t xml:space="preserve">　　</w:t>
      </w:r>
      <w:r w:rsidR="00B20887">
        <w:rPr>
          <w:rFonts w:ascii="ＭＳ 明朝" w:hAnsi="ＭＳ 明朝" w:hint="eastAsia"/>
        </w:rPr>
        <w:t>年</w:t>
      </w:r>
      <w:r w:rsidR="00CA5789">
        <w:rPr>
          <w:rFonts w:ascii="ＭＳ 明朝" w:hAnsi="ＭＳ 明朝" w:hint="eastAsia"/>
        </w:rPr>
        <w:t xml:space="preserve">　　</w:t>
      </w:r>
      <w:r w:rsidR="00B20887">
        <w:rPr>
          <w:rFonts w:ascii="ＭＳ 明朝" w:hAnsi="ＭＳ 明朝" w:hint="eastAsia"/>
        </w:rPr>
        <w:t>月</w:t>
      </w:r>
      <w:r w:rsidR="00CA5789">
        <w:rPr>
          <w:rFonts w:ascii="ＭＳ 明朝" w:hAnsi="ＭＳ 明朝" w:hint="eastAsia"/>
        </w:rPr>
        <w:t xml:space="preserve">　　</w:t>
      </w:r>
      <w:r w:rsidR="00B20887">
        <w:rPr>
          <w:rFonts w:ascii="ＭＳ 明朝" w:hAnsi="ＭＳ 明朝" w:hint="eastAsia"/>
        </w:rPr>
        <w:t>日</w:t>
      </w:r>
    </w:p>
    <w:p w14:paraId="204C4E4F" w14:textId="77777777" w:rsidR="00B20887" w:rsidRPr="000D5C08" w:rsidRDefault="00B20887">
      <w:pPr>
        <w:pStyle w:val="a3"/>
      </w:pPr>
    </w:p>
    <w:p w14:paraId="2A64F95A" w14:textId="77777777" w:rsidR="00B20887" w:rsidRDefault="00B20887">
      <w:pPr>
        <w:pStyle w:val="a3"/>
      </w:pPr>
      <w:r>
        <w:rPr>
          <w:rFonts w:ascii="ＭＳ 明朝" w:hAnsi="ＭＳ 明朝" w:hint="eastAsia"/>
        </w:rPr>
        <w:t xml:space="preserve">　</w:t>
      </w:r>
      <w:r w:rsidR="00B524BE">
        <w:rPr>
          <w:rFonts w:ascii="ＭＳ 明朝" w:hAnsi="ＭＳ 明朝" w:hint="eastAsia"/>
        </w:rPr>
        <w:t xml:space="preserve">　　</w:t>
      </w:r>
      <w:r w:rsidR="00CA5789">
        <w:rPr>
          <w:rFonts w:ascii="ＭＳ 明朝" w:hAnsi="ＭＳ 明朝" w:hint="eastAsia"/>
        </w:rPr>
        <w:t>団体名</w:t>
      </w:r>
    </w:p>
    <w:p w14:paraId="7EBEC490" w14:textId="77777777" w:rsidR="00B20887" w:rsidRPr="00393852" w:rsidRDefault="00FD6E3D">
      <w:pPr>
        <w:pStyle w:val="a3"/>
      </w:pPr>
      <w:r>
        <w:rPr>
          <w:rFonts w:ascii="ＭＳ 明朝" w:hAnsi="ＭＳ 明朝" w:hint="eastAsia"/>
        </w:rPr>
        <w:t xml:space="preserve">　　　</w:t>
      </w:r>
      <w:r w:rsidR="00CA5789">
        <w:rPr>
          <w:rFonts w:ascii="ＭＳ 明朝" w:hAnsi="ＭＳ 明朝" w:hint="eastAsia"/>
        </w:rPr>
        <w:t>代表役職</w:t>
      </w:r>
      <w:r w:rsidR="00B20887">
        <w:rPr>
          <w:rFonts w:ascii="ＭＳ 明朝" w:hAnsi="ＭＳ 明朝" w:hint="eastAsia"/>
        </w:rPr>
        <w:t xml:space="preserve">　　　</w:t>
      </w:r>
      <w:r w:rsidR="00CA5789">
        <w:rPr>
          <w:rFonts w:ascii="ＭＳ 明朝" w:hAnsi="ＭＳ 明朝" w:hint="eastAsia"/>
        </w:rPr>
        <w:t>氏名</w:t>
      </w:r>
      <w:r w:rsidR="00B20887">
        <w:rPr>
          <w:rFonts w:ascii="ＭＳ 明朝" w:hAnsi="ＭＳ 明朝" w:hint="eastAsia"/>
        </w:rPr>
        <w:t xml:space="preserve">　　</w:t>
      </w:r>
      <w:r w:rsidR="00E77D5A">
        <w:rPr>
          <w:rFonts w:ascii="ＭＳ 明朝" w:hAnsi="ＭＳ 明朝" w:hint="eastAsia"/>
        </w:rPr>
        <w:t>様</w:t>
      </w:r>
    </w:p>
    <w:p w14:paraId="7787C477" w14:textId="77777777" w:rsidR="00B20887" w:rsidRPr="00342222" w:rsidRDefault="00B20887">
      <w:pPr>
        <w:pStyle w:val="a3"/>
      </w:pPr>
    </w:p>
    <w:p w14:paraId="2E8908AF" w14:textId="77777777" w:rsidR="00B20887" w:rsidRDefault="00B20887">
      <w:pPr>
        <w:pStyle w:val="a3"/>
      </w:pPr>
    </w:p>
    <w:p w14:paraId="5A1EFA5D" w14:textId="77777777" w:rsidR="00B20887" w:rsidRDefault="00B24BBD">
      <w:pPr>
        <w:pStyle w:val="a3"/>
      </w:pPr>
      <w:r>
        <w:rPr>
          <w:rFonts w:hint="eastAsia"/>
        </w:rPr>
        <w:t xml:space="preserve">　　　　</w:t>
      </w:r>
      <w:r w:rsidR="006B3B62">
        <w:rPr>
          <w:rFonts w:hint="eastAsia"/>
        </w:rPr>
        <w:t xml:space="preserve">　　　　　　　　　　　　　　　　　　公益社団法人　石川県観光連盟</w:t>
      </w:r>
    </w:p>
    <w:p w14:paraId="7177A4FD" w14:textId="38638A20" w:rsidR="00B20887" w:rsidRDefault="00B20887">
      <w:pPr>
        <w:pStyle w:val="a3"/>
      </w:pPr>
      <w:r>
        <w:rPr>
          <w:rFonts w:ascii="ＭＳ 明朝" w:hAnsi="ＭＳ 明朝" w:hint="eastAsia"/>
        </w:rPr>
        <w:t xml:space="preserve">　　　</w:t>
      </w:r>
      <w:r w:rsidR="00B524BE">
        <w:rPr>
          <w:rFonts w:ascii="ＭＳ 明朝" w:hAnsi="ＭＳ 明朝" w:hint="eastAsia"/>
        </w:rPr>
        <w:t xml:space="preserve">　　　　　　　　　　</w:t>
      </w:r>
      <w:r w:rsidR="006B3B62">
        <w:rPr>
          <w:rFonts w:ascii="ＭＳ 明朝" w:hAnsi="ＭＳ 明朝" w:hint="eastAsia"/>
        </w:rPr>
        <w:t xml:space="preserve">　　　　　　　　　理 事 長　</w:t>
      </w:r>
      <w:r w:rsidR="00B05852">
        <w:rPr>
          <w:rFonts w:ascii="ＭＳ 明朝" w:hAnsi="ＭＳ 明朝" w:hint="eastAsia"/>
        </w:rPr>
        <w:t>庄田　正一</w:t>
      </w:r>
    </w:p>
    <w:p w14:paraId="16016AA2" w14:textId="77777777" w:rsidR="00B20887" w:rsidRDefault="00B20887">
      <w:pPr>
        <w:pStyle w:val="a3"/>
      </w:pPr>
    </w:p>
    <w:p w14:paraId="4F6491E8" w14:textId="77777777" w:rsidR="00B20887" w:rsidRDefault="00B20887">
      <w:pPr>
        <w:pStyle w:val="a3"/>
      </w:pPr>
    </w:p>
    <w:p w14:paraId="603E4EF1" w14:textId="77777777" w:rsidR="00B20887" w:rsidRDefault="00B20887">
      <w:pPr>
        <w:pStyle w:val="a3"/>
      </w:pPr>
    </w:p>
    <w:p w14:paraId="415C8037" w14:textId="77777777" w:rsidR="001F7ECF" w:rsidRDefault="001F7ECF" w:rsidP="00D01E7A">
      <w:pPr>
        <w:pStyle w:val="a3"/>
        <w:jc w:val="center"/>
        <w:rPr>
          <w:rFonts w:ascii="ＭＳ 明朝" w:hAnsi="ＭＳ 明朝"/>
        </w:rPr>
      </w:pPr>
      <w:r w:rsidRPr="00D11B1B">
        <w:rPr>
          <w:rFonts w:hint="eastAsia"/>
        </w:rPr>
        <w:t>令和　年度</w:t>
      </w:r>
      <w:r w:rsidR="00B05852" w:rsidRPr="00D11B1B">
        <w:rPr>
          <w:rFonts w:hint="eastAsia"/>
        </w:rPr>
        <w:t>い</w:t>
      </w:r>
      <w:r w:rsidR="00B05852" w:rsidRPr="00B05852">
        <w:rPr>
          <w:rFonts w:hint="eastAsia"/>
        </w:rPr>
        <w:t>しかわ文化観光コンテンツ造成支援事業費補助金</w:t>
      </w:r>
      <w:r w:rsidR="00B20887">
        <w:rPr>
          <w:rFonts w:ascii="ＭＳ 明朝" w:hAnsi="ＭＳ 明朝" w:hint="eastAsia"/>
        </w:rPr>
        <w:t>の</w:t>
      </w:r>
    </w:p>
    <w:p w14:paraId="51674F56" w14:textId="663CB0EE" w:rsidR="00B20887" w:rsidRDefault="00B20887" w:rsidP="00D01E7A">
      <w:pPr>
        <w:pStyle w:val="a3"/>
        <w:jc w:val="center"/>
      </w:pPr>
      <w:r>
        <w:rPr>
          <w:rFonts w:ascii="ＭＳ 明朝" w:hAnsi="ＭＳ 明朝" w:hint="eastAsia"/>
        </w:rPr>
        <w:t>額の確定について（通知）</w:t>
      </w:r>
    </w:p>
    <w:p w14:paraId="035B83A4" w14:textId="77777777" w:rsidR="00B20887" w:rsidRPr="00726AB6" w:rsidRDefault="00B20887">
      <w:pPr>
        <w:pStyle w:val="a3"/>
      </w:pPr>
    </w:p>
    <w:p w14:paraId="68D5E58B" w14:textId="4F4BEE5B" w:rsidR="00B20887" w:rsidRDefault="000D5C08">
      <w:pPr>
        <w:pStyle w:val="a3"/>
      </w:pPr>
      <w:r>
        <w:rPr>
          <w:rFonts w:ascii="ＭＳ 明朝" w:hAnsi="ＭＳ 明朝" w:hint="eastAsia"/>
        </w:rPr>
        <w:t xml:space="preserve">　令和</w:t>
      </w:r>
      <w:r w:rsidR="00B24BBD">
        <w:rPr>
          <w:rFonts w:ascii="ＭＳ 明朝" w:hAnsi="ＭＳ 明朝" w:hint="eastAsia"/>
        </w:rPr>
        <w:t xml:space="preserve">　　年　</w:t>
      </w:r>
      <w:r w:rsidR="00CA5789">
        <w:rPr>
          <w:rFonts w:ascii="ＭＳ 明朝" w:hAnsi="ＭＳ 明朝" w:hint="eastAsia"/>
        </w:rPr>
        <w:t xml:space="preserve">月　　</w:t>
      </w:r>
      <w:r w:rsidR="005D69E6">
        <w:rPr>
          <w:rFonts w:ascii="ＭＳ 明朝" w:hAnsi="ＭＳ 明朝" w:hint="eastAsia"/>
        </w:rPr>
        <w:t>日付け</w:t>
      </w:r>
      <w:r w:rsidR="000029F4">
        <w:rPr>
          <w:rFonts w:ascii="ＭＳ 明朝" w:hAnsi="ＭＳ 明朝" w:hint="eastAsia"/>
        </w:rPr>
        <w:t>で</w:t>
      </w:r>
      <w:r w:rsidR="00B20887">
        <w:rPr>
          <w:rFonts w:ascii="ＭＳ 明朝" w:hAnsi="ＭＳ 明朝" w:hint="eastAsia"/>
        </w:rPr>
        <w:t>事業実績報告のあった標記</w:t>
      </w:r>
      <w:r w:rsidR="00726AB6">
        <w:rPr>
          <w:rFonts w:ascii="ＭＳ 明朝" w:hAnsi="ＭＳ 明朝" w:hint="eastAsia"/>
        </w:rPr>
        <w:t>補助</w:t>
      </w:r>
      <w:r w:rsidR="00B20887">
        <w:rPr>
          <w:rFonts w:ascii="ＭＳ 明朝" w:hAnsi="ＭＳ 明朝" w:hint="eastAsia"/>
        </w:rPr>
        <w:t>金については、</w:t>
      </w:r>
      <w:r w:rsidR="00B05852" w:rsidRPr="00B05852">
        <w:rPr>
          <w:rFonts w:hint="eastAsia"/>
        </w:rPr>
        <w:t>いしかわ文化観光コンテンツ造成支援事業費補助金</w:t>
      </w:r>
      <w:r w:rsidR="00146EC0">
        <w:rPr>
          <w:rFonts w:ascii="ＭＳ 明朝" w:hAnsi="ＭＳ 明朝" w:hint="eastAsia"/>
        </w:rPr>
        <w:t>交付要綱</w:t>
      </w:r>
      <w:r w:rsidR="00B20887">
        <w:rPr>
          <w:rFonts w:ascii="ＭＳ 明朝" w:hAnsi="ＭＳ 明朝" w:hint="eastAsia"/>
        </w:rPr>
        <w:t>の規定により、下記金額のとおり確定したので通知します。</w:t>
      </w:r>
    </w:p>
    <w:p w14:paraId="70D403D3" w14:textId="77777777" w:rsidR="00B20887" w:rsidRPr="00B05852" w:rsidRDefault="00B20887">
      <w:pPr>
        <w:pStyle w:val="a3"/>
      </w:pPr>
    </w:p>
    <w:p w14:paraId="10A398F0" w14:textId="77777777" w:rsidR="000029F4" w:rsidRDefault="000029F4">
      <w:pPr>
        <w:pStyle w:val="a3"/>
      </w:pPr>
    </w:p>
    <w:p w14:paraId="6F2ED639" w14:textId="77777777" w:rsidR="00B20887" w:rsidRDefault="00B20887">
      <w:pPr>
        <w:pStyle w:val="a3"/>
        <w:jc w:val="center"/>
      </w:pPr>
      <w:r>
        <w:rPr>
          <w:rFonts w:ascii="ＭＳ 明朝" w:hAnsi="ＭＳ 明朝" w:hint="eastAsia"/>
        </w:rPr>
        <w:t>記</w:t>
      </w:r>
    </w:p>
    <w:p w14:paraId="72DD3AE5" w14:textId="77777777" w:rsidR="00B20887" w:rsidRDefault="00B20887">
      <w:pPr>
        <w:pStyle w:val="a3"/>
      </w:pPr>
    </w:p>
    <w:p w14:paraId="2C295C80" w14:textId="77777777" w:rsidR="00561970" w:rsidRDefault="00561970">
      <w:pPr>
        <w:pStyle w:val="a3"/>
      </w:pPr>
      <w:r>
        <w:rPr>
          <w:rFonts w:hint="eastAsia"/>
        </w:rPr>
        <w:t xml:space="preserve">　　　　　　　　　事業名　　　　</w:t>
      </w:r>
    </w:p>
    <w:p w14:paraId="49CE7756" w14:textId="77777777" w:rsidR="00561970" w:rsidRDefault="00561970">
      <w:pPr>
        <w:pStyle w:val="a3"/>
      </w:pPr>
    </w:p>
    <w:p w14:paraId="10C4FA1C" w14:textId="77777777" w:rsidR="00561970" w:rsidRDefault="00561970">
      <w:pPr>
        <w:pStyle w:val="a3"/>
      </w:pPr>
      <w:r>
        <w:rPr>
          <w:rFonts w:hint="eastAsia"/>
        </w:rPr>
        <w:t xml:space="preserve">　　　　　　　　　</w:t>
      </w:r>
      <w:r w:rsidR="00726AB6">
        <w:rPr>
          <w:rFonts w:hint="eastAsia"/>
        </w:rPr>
        <w:t>補助</w:t>
      </w:r>
      <w:r>
        <w:rPr>
          <w:rFonts w:hint="eastAsia"/>
        </w:rPr>
        <w:t>対象経費　　　￥－</w:t>
      </w:r>
    </w:p>
    <w:p w14:paraId="6FBBABCE" w14:textId="77777777" w:rsidR="00561970" w:rsidRPr="00726AB6" w:rsidRDefault="00561970">
      <w:pPr>
        <w:pStyle w:val="a3"/>
      </w:pPr>
    </w:p>
    <w:p w14:paraId="0DBB016A" w14:textId="77777777" w:rsidR="00561970" w:rsidRDefault="00561970">
      <w:pPr>
        <w:pStyle w:val="a3"/>
      </w:pPr>
      <w:r>
        <w:rPr>
          <w:rFonts w:hint="eastAsia"/>
        </w:rPr>
        <w:t xml:space="preserve">　　　　　　　　　</w:t>
      </w:r>
      <w:r w:rsidR="00726AB6">
        <w:rPr>
          <w:rFonts w:hint="eastAsia"/>
        </w:rPr>
        <w:t>補助</w:t>
      </w:r>
      <w:r>
        <w:rPr>
          <w:rFonts w:hint="eastAsia"/>
        </w:rPr>
        <w:t>金確定額　　　￥－</w:t>
      </w:r>
    </w:p>
    <w:p w14:paraId="5A31F17C" w14:textId="77777777" w:rsidR="000029F4" w:rsidRDefault="00B20887">
      <w:pPr>
        <w:pStyle w:val="a3"/>
        <w:rPr>
          <w:rFonts w:ascii="ＭＳ 明朝" w:hAnsi="ＭＳ 明朝"/>
        </w:rPr>
      </w:pPr>
      <w:r>
        <w:rPr>
          <w:rFonts w:eastAsia="Times New Roman" w:cs="Times New Roman"/>
        </w:rPr>
        <w:t xml:space="preserve">            </w:t>
      </w:r>
      <w:r w:rsidR="00561970">
        <w:rPr>
          <w:rFonts w:ascii="ＭＳ 明朝" w:hAnsi="ＭＳ 明朝" w:hint="eastAsia"/>
        </w:rPr>
        <w:t xml:space="preserve">　　　　</w:t>
      </w:r>
    </w:p>
    <w:p w14:paraId="490A01CE" w14:textId="77777777" w:rsidR="00320FFC" w:rsidRDefault="006F77CE" w:rsidP="006F77CE">
      <w:pPr>
        <w:pStyle w:val="a3"/>
        <w:ind w:right="960"/>
      </w:pPr>
      <w:r>
        <w:rPr>
          <w:rFonts w:hint="eastAsia"/>
        </w:rPr>
        <w:t xml:space="preserve"> </w:t>
      </w:r>
      <w:r w:rsidR="00320FFC">
        <w:rPr>
          <w:rFonts w:hint="eastAsia"/>
        </w:rPr>
        <w:t xml:space="preserve">　　　　　　　　　　　　　　　　</w:t>
      </w:r>
    </w:p>
    <w:p w14:paraId="1FF41AEC" w14:textId="77777777" w:rsidR="00320FFC" w:rsidRDefault="00320FFC" w:rsidP="006F77CE">
      <w:pPr>
        <w:pStyle w:val="a3"/>
        <w:ind w:right="960"/>
      </w:pPr>
    </w:p>
    <w:p w14:paraId="72B99677" w14:textId="77777777" w:rsidR="00B20887" w:rsidRDefault="00B20887">
      <w:pPr>
        <w:pStyle w:val="a3"/>
      </w:pPr>
    </w:p>
    <w:sectPr w:rsidR="00B20887" w:rsidSect="00FD6E3D">
      <w:pgSz w:w="11906" w:h="16838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F913A" w14:textId="77777777" w:rsidR="008209A6" w:rsidRDefault="008209A6" w:rsidP="00B24BBD">
      <w:r>
        <w:separator/>
      </w:r>
    </w:p>
  </w:endnote>
  <w:endnote w:type="continuationSeparator" w:id="0">
    <w:p w14:paraId="550EE0DF" w14:textId="77777777" w:rsidR="008209A6" w:rsidRDefault="008209A6" w:rsidP="00B2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E3F0D" w14:textId="77777777" w:rsidR="008209A6" w:rsidRDefault="008209A6" w:rsidP="00B24BBD">
      <w:r>
        <w:separator/>
      </w:r>
    </w:p>
  </w:footnote>
  <w:footnote w:type="continuationSeparator" w:id="0">
    <w:p w14:paraId="7F705FA2" w14:textId="77777777" w:rsidR="008209A6" w:rsidRDefault="008209A6" w:rsidP="00B24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887"/>
    <w:rsid w:val="000029F4"/>
    <w:rsid w:val="00033DBE"/>
    <w:rsid w:val="00051EED"/>
    <w:rsid w:val="00064965"/>
    <w:rsid w:val="0007765B"/>
    <w:rsid w:val="000B3C33"/>
    <w:rsid w:val="000B43B1"/>
    <w:rsid w:val="000D5C08"/>
    <w:rsid w:val="00116A40"/>
    <w:rsid w:val="00146EC0"/>
    <w:rsid w:val="001C2E29"/>
    <w:rsid w:val="001E7937"/>
    <w:rsid w:val="001F3624"/>
    <w:rsid w:val="001F7ECF"/>
    <w:rsid w:val="00213618"/>
    <w:rsid w:val="00320FFC"/>
    <w:rsid w:val="00342222"/>
    <w:rsid w:val="00393852"/>
    <w:rsid w:val="003B4836"/>
    <w:rsid w:val="003F3144"/>
    <w:rsid w:val="004242EA"/>
    <w:rsid w:val="0044343E"/>
    <w:rsid w:val="00464228"/>
    <w:rsid w:val="004829BD"/>
    <w:rsid w:val="004E3524"/>
    <w:rsid w:val="00536075"/>
    <w:rsid w:val="00561970"/>
    <w:rsid w:val="005A6050"/>
    <w:rsid w:val="005D15AD"/>
    <w:rsid w:val="005D69E6"/>
    <w:rsid w:val="00621B4B"/>
    <w:rsid w:val="00650F78"/>
    <w:rsid w:val="00651D77"/>
    <w:rsid w:val="00656C89"/>
    <w:rsid w:val="006B3B62"/>
    <w:rsid w:val="006C631B"/>
    <w:rsid w:val="006F77CE"/>
    <w:rsid w:val="007018AC"/>
    <w:rsid w:val="00726AB6"/>
    <w:rsid w:val="007A6DA2"/>
    <w:rsid w:val="008209A6"/>
    <w:rsid w:val="008313A9"/>
    <w:rsid w:val="00853F8F"/>
    <w:rsid w:val="0087717B"/>
    <w:rsid w:val="008E541E"/>
    <w:rsid w:val="009E5CB7"/>
    <w:rsid w:val="00A8508C"/>
    <w:rsid w:val="00B05852"/>
    <w:rsid w:val="00B20887"/>
    <w:rsid w:val="00B24BBD"/>
    <w:rsid w:val="00B3359F"/>
    <w:rsid w:val="00B524BE"/>
    <w:rsid w:val="00B853BF"/>
    <w:rsid w:val="00C029BE"/>
    <w:rsid w:val="00C1595E"/>
    <w:rsid w:val="00C6168D"/>
    <w:rsid w:val="00CA5425"/>
    <w:rsid w:val="00CA5789"/>
    <w:rsid w:val="00D01E7A"/>
    <w:rsid w:val="00D11B1B"/>
    <w:rsid w:val="00D613C9"/>
    <w:rsid w:val="00DE2E4C"/>
    <w:rsid w:val="00DE6D90"/>
    <w:rsid w:val="00E77D5A"/>
    <w:rsid w:val="00F23943"/>
    <w:rsid w:val="00FB79DA"/>
    <w:rsid w:val="00FD6E3D"/>
    <w:rsid w:val="00FF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9BFDB52"/>
  <w15:docId w15:val="{79C1DF7A-9355-4928-A20A-EC9E2DFB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86" w:lineRule="exact"/>
      <w:jc w:val="both"/>
    </w:pPr>
    <w:rPr>
      <w:rFonts w:ascii="Times New Roman" w:hAnsi="Times New Roman" w:cs="ＭＳ 明朝"/>
      <w:sz w:val="24"/>
      <w:szCs w:val="24"/>
    </w:rPr>
  </w:style>
  <w:style w:type="paragraph" w:styleId="a4">
    <w:name w:val="Balloon Text"/>
    <w:basedOn w:val="a"/>
    <w:semiHidden/>
    <w:rsid w:val="0006496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B24B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B24BBD"/>
    <w:rPr>
      <w:kern w:val="2"/>
      <w:sz w:val="21"/>
      <w:szCs w:val="24"/>
    </w:rPr>
  </w:style>
  <w:style w:type="paragraph" w:styleId="a7">
    <w:name w:val="footer"/>
    <w:basedOn w:val="a"/>
    <w:link w:val="a8"/>
    <w:rsid w:val="00B24BB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B24BB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-yamasi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企第２１１９号</vt:lpstr>
      <vt:lpstr>　　　　　　　　　　　　　　　　　　　　　　　　　　　　　　　企第２１１９号</vt:lpstr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企第２１１９号</dc:title>
  <dc:creator>michi-n</dc:creator>
  <cp:lastModifiedBy>三矢　栄峰</cp:lastModifiedBy>
  <cp:revision>16</cp:revision>
  <cp:lastPrinted>2023-05-15T04:24:00Z</cp:lastPrinted>
  <dcterms:created xsi:type="dcterms:W3CDTF">2015-01-27T07:43:00Z</dcterms:created>
  <dcterms:modified xsi:type="dcterms:W3CDTF">2024-05-15T23:49:00Z</dcterms:modified>
</cp:coreProperties>
</file>